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616CA" w14:textId="77777777" w:rsidR="00A81453" w:rsidRDefault="00A81453" w:rsidP="00A814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FRETTER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</w:t>
      </w:r>
      <w:r w:rsidR="00065719">
        <w:rPr>
          <w:rFonts w:ascii="Times New Roman" w:hAnsi="Times New Roman" w:cs="Times New Roman"/>
          <w:sz w:val="24"/>
          <w:szCs w:val="24"/>
        </w:rPr>
        <w:t>-9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787525C3" w14:textId="77777777" w:rsidR="00A81453" w:rsidRDefault="00A81453" w:rsidP="00A814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3696A3" w14:textId="699C47A0" w:rsidR="00A81453" w:rsidRDefault="00A81453" w:rsidP="00A814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19354F" w14:textId="77777777" w:rsidR="00577A8C" w:rsidRDefault="00577A8C" w:rsidP="00577A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1410-11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elected an Alderman of the Guild of the Holy Cross.</w:t>
      </w:r>
    </w:p>
    <w:p w14:paraId="741EE88B" w14:textId="77777777" w:rsidR="00577A8C" w:rsidRDefault="00577A8C" w:rsidP="00577A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(“The Register of the Guild of the Holy Cross, Stratford-upon-Avon” </w:t>
      </w:r>
    </w:p>
    <w:p w14:paraId="2B74C794" w14:textId="082DE5DE" w:rsidR="00577A8C" w:rsidRPr="00577A8C" w:rsidRDefault="00577A8C" w:rsidP="00577A8C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ed. Mairi Macdonald, pub. The Dugdale Society 2007 p.49)</w:t>
      </w:r>
    </w:p>
    <w:p w14:paraId="663DBB29" w14:textId="77777777" w:rsidR="00A81453" w:rsidRDefault="00A81453" w:rsidP="00A814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in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Southam, </w:t>
      </w:r>
    </w:p>
    <w:p w14:paraId="69420CD4" w14:textId="77777777" w:rsidR="00A81453" w:rsidRDefault="00A81453" w:rsidP="00A814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Warwickshire, into lands held by the late Thomas de Crewe(q.v.).</w:t>
      </w:r>
    </w:p>
    <w:p w14:paraId="25F3014D" w14:textId="77777777" w:rsidR="00A81453" w:rsidRDefault="00A81453" w:rsidP="00A814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26388C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21-83)</w:t>
      </w:r>
    </w:p>
    <w:p w14:paraId="7685AA1B" w14:textId="77777777" w:rsidR="00065719" w:rsidRDefault="00065719" w:rsidP="000657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Nov.1419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Stratford upon Avon,</w:t>
      </w:r>
    </w:p>
    <w:p w14:paraId="00DBC46D" w14:textId="77777777" w:rsidR="00065719" w:rsidRDefault="00065719" w:rsidP="000657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Warwickshire, into lands of the late Sir William Clopton(q.v.).</w:t>
      </w:r>
    </w:p>
    <w:p w14:paraId="0A0B2B65" w14:textId="77777777" w:rsidR="00065719" w:rsidRDefault="00065719" w:rsidP="000657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21-246)</w:t>
      </w:r>
    </w:p>
    <w:p w14:paraId="698C7218" w14:textId="77777777" w:rsidR="00A81453" w:rsidRDefault="00A81453" w:rsidP="00A814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24914F" w14:textId="13048AD3" w:rsidR="00DD5B8A" w:rsidRDefault="00DD5B8A" w:rsidP="00A814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E73347" w14:textId="304E7088" w:rsidR="00065719" w:rsidRDefault="00065719" w:rsidP="00A814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May 2016</w:t>
      </w:r>
    </w:p>
    <w:p w14:paraId="4C3FEDDE" w14:textId="33DC8C7B" w:rsidR="00577A8C" w:rsidRPr="00A81453" w:rsidRDefault="00577A8C" w:rsidP="00A814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October 2020</w:t>
      </w:r>
    </w:p>
    <w:sectPr w:rsidR="00577A8C" w:rsidRPr="00A814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468CB9" w14:textId="77777777" w:rsidR="00A81453" w:rsidRDefault="00A81453" w:rsidP="00564E3C">
      <w:pPr>
        <w:spacing w:after="0" w:line="240" w:lineRule="auto"/>
      </w:pPr>
      <w:r>
        <w:separator/>
      </w:r>
    </w:p>
  </w:endnote>
  <w:endnote w:type="continuationSeparator" w:id="0">
    <w:p w14:paraId="12774D57" w14:textId="77777777" w:rsidR="00A81453" w:rsidRDefault="00A8145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096C2B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D20BF" w14:textId="77777777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77A8C">
      <w:rPr>
        <w:rFonts w:ascii="Times New Roman" w:hAnsi="Times New Roman" w:cs="Times New Roman"/>
        <w:noProof/>
        <w:sz w:val="24"/>
        <w:szCs w:val="24"/>
      </w:rPr>
      <w:t>28 October 2020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702E3073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B4C387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A711BE" w14:textId="77777777" w:rsidR="00A81453" w:rsidRDefault="00A81453" w:rsidP="00564E3C">
      <w:pPr>
        <w:spacing w:after="0" w:line="240" w:lineRule="auto"/>
      </w:pPr>
      <w:r>
        <w:separator/>
      </w:r>
    </w:p>
  </w:footnote>
  <w:footnote w:type="continuationSeparator" w:id="0">
    <w:p w14:paraId="76D5A53B" w14:textId="77777777" w:rsidR="00A81453" w:rsidRDefault="00A8145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F03ECC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F4B54B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334776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453"/>
    <w:rsid w:val="00065719"/>
    <w:rsid w:val="00372DC6"/>
    <w:rsid w:val="00564E3C"/>
    <w:rsid w:val="00577A8C"/>
    <w:rsid w:val="0064591D"/>
    <w:rsid w:val="00A81453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B0FE66"/>
  <w15:chartTrackingRefBased/>
  <w15:docId w15:val="{D4F07FF1-A4A7-4D0E-9B4B-8412DF13E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A814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2.dotx</Template>
  <TotalTime>2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2015-11-03T20:27:00Z</dcterms:created>
  <dcterms:modified xsi:type="dcterms:W3CDTF">2020-10-28T11:33:00Z</dcterms:modified>
</cp:coreProperties>
</file>